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D93" w:rsidRDefault="008641D6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-204470</wp:posOffset>
                </wp:positionV>
                <wp:extent cx="3705225" cy="2314575"/>
                <wp:effectExtent l="228600" t="228600" r="257175" b="257175"/>
                <wp:wrapNone/>
                <wp:docPr id="7" name="Retâ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5225" cy="23145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>
                          <a:glow rad="228600">
                            <a:srgbClr val="F79646">
                              <a:satMod val="175000"/>
                              <a:alpha val="40000"/>
                            </a:srgbClr>
                          </a:glo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ângulo 4" o:spid="_x0000_s1026" style="position:absolute;margin-left:-.3pt;margin-top:-16.1pt;width:291.75pt;height:18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" filled="f" strokecolor="#385d8a" strokeweight="2pt">
                <v:path arrowok="t"/>
              </v:rect>
            </w:pict>
          </mc:Fallback>
        </mc:AlternateContent>
      </w:r>
      <w:r>
        <w:rPr>
          <w:noProof/>
          <w:lang w:eastAsia="pt-BR"/>
        </w:rPr>
        <w:drawing>
          <wp:inline distT="0" distB="0" distL="0" distR="0">
            <wp:extent cx="1990725" cy="1638300"/>
            <wp:effectExtent l="0" t="0" r="9525" b="0"/>
            <wp:docPr id="6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98" t="15826" r="32343" b="39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>
            <wp:extent cx="1638300" cy="2114550"/>
            <wp:effectExtent l="0" t="0" r="0" b="0"/>
            <wp:docPr id="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93" t="7062" r="39410" b="30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64487">
        <w:br w:type="textWrapping" w:clear="all"/>
      </w:r>
    </w:p>
    <w:p w:rsidR="00764487" w:rsidRDefault="00764487"/>
    <w:sectPr w:rsidR="007644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87"/>
    <w:rsid w:val="00764487"/>
    <w:rsid w:val="008641D6"/>
    <w:rsid w:val="009D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644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64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PGR - RODOVIAS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Planegeo</dc:creator>
  <cp:lastModifiedBy>Planegeo</cp:lastModifiedBy>
  <cp:revision>2</cp:revision>
  <dcterms:created xsi:type="dcterms:W3CDTF">2013-05-18T19:01:00Z</dcterms:created>
  <dcterms:modified xsi:type="dcterms:W3CDTF">2013-05-18T19:01:00Z</dcterms:modified>
</cp:coreProperties>
</file>